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8D08D" w14:textId="77777777" w:rsidR="003B608D" w:rsidRDefault="003B608D" w:rsidP="003B608D">
      <w:pPr>
        <w:tabs>
          <w:tab w:val="left" w:pos="993"/>
          <w:tab w:val="left" w:pos="1134"/>
        </w:tabs>
        <w:rPr>
          <w:rFonts w:cs="Arial"/>
        </w:rPr>
      </w:pPr>
    </w:p>
    <w:p w14:paraId="6BA57A80" w14:textId="77777777" w:rsidR="003B608D" w:rsidRPr="00C005EE" w:rsidRDefault="003B608D" w:rsidP="003B608D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42/</w:t>
      </w:r>
      <w:r w:rsidRPr="00C005EE">
        <w:rPr>
          <w:rFonts w:cs="Arial"/>
        </w:rPr>
        <w:t>2024</w:t>
      </w:r>
    </w:p>
    <w:p w14:paraId="46597311" w14:textId="75941B4E" w:rsidR="003B608D" w:rsidRDefault="003B608D" w:rsidP="003B608D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</w:t>
      </w:r>
      <w:r>
        <w:rPr>
          <w:rFonts w:cs="Arial"/>
        </w:rPr>
        <w:t>-</w:t>
      </w:r>
      <w:r w:rsidR="002B6327">
        <w:rPr>
          <w:rFonts w:cs="Arial"/>
        </w:rPr>
        <w:t>2</w:t>
      </w:r>
      <w:bookmarkStart w:id="0" w:name="_GoBack"/>
      <w:bookmarkEnd w:id="0"/>
      <w:r>
        <w:rPr>
          <w:rFonts w:cs="Arial"/>
        </w:rPr>
        <w:t>86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7624AB93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="00EC70BB">
        <w:rPr>
          <w:rFonts w:cs="Arial"/>
        </w:rPr>
        <w:t>kandidata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</w:t>
      </w:r>
      <w:r w:rsidR="00EC70BB">
        <w:rPr>
          <w:rFonts w:cs="Arial"/>
        </w:rPr>
        <w:t>kandidata</w:t>
      </w:r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3A50CBCE" w14:textId="77777777" w:rsidR="00021EF9" w:rsidRDefault="00021EF9" w:rsidP="00E81DF5">
      <w:pPr>
        <w:jc w:val="both"/>
        <w:rPr>
          <w:rFonts w:cs="Arial"/>
          <w:i/>
        </w:rPr>
      </w:pPr>
    </w:p>
    <w:p w14:paraId="5A792719" w14:textId="77777777" w:rsidR="00021EF9" w:rsidRDefault="00021EF9" w:rsidP="00E81DF5">
      <w:pPr>
        <w:jc w:val="both"/>
        <w:rPr>
          <w:rFonts w:cs="Arial"/>
          <w:i/>
        </w:rPr>
      </w:pPr>
    </w:p>
    <w:p w14:paraId="18BF8984" w14:textId="48A76FCF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r w:rsidR="00EC70BB">
        <w:rPr>
          <w:rFonts w:cs="Arial"/>
          <w:i/>
        </w:rPr>
        <w:t>prijave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B1BC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F90F7DC" w:rsidR="00C0552D" w:rsidRPr="00B84F6D" w:rsidRDefault="00841142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EC70BB"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EF9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072A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B6327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B608D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1142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30F4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C70BB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E16D2E-C298-40A6-BEB5-47493E408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8AB0C2-B1DD-42E9-B22B-9451D783B766}">
  <ds:schemaRefs>
    <ds:schemaRef ds:uri="68c5f5d4-aadc-499c-975b-051170a396f7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9EA39-68B0-48DA-8C52-C8D60114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31</TotalTime>
  <Pages>1</Pages>
  <Words>103</Words>
  <Characters>890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29</cp:revision>
  <cp:lastPrinted>2024-08-01T10:49:00Z</cp:lastPrinted>
  <dcterms:created xsi:type="dcterms:W3CDTF">2018-07-24T11:47:00Z</dcterms:created>
  <dcterms:modified xsi:type="dcterms:W3CDTF">2024-09-17T14:04:00Z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